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616955" w:rsidRDefault="00A475D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1695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61695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616955">
              <w:t xml:space="preserve"> </w:t>
            </w:r>
            <w:r w:rsidR="00616955" w:rsidRPr="0061695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Relay module for arduino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6955" w:rsidRPr="004E67E9" w:rsidTr="006C13AA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Relays: 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6955" w:rsidRPr="004E67E9" w:rsidTr="006C13A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5V relay 250V 10A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6955" w:rsidRPr="004E67E9" w:rsidTr="006C13AA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Normally open, normally closed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16955" w:rsidRPr="004E67E9" w:rsidTr="006C13A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Τάση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Πηνίου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: 5VDC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16955" w:rsidRPr="004E67E9" w:rsidTr="006C13AA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Μέγιστο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Φορτίο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: 10A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16955" w:rsidRPr="004E67E9" w:rsidTr="006C13A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/ </w:t>
            </w: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αμόρφωση Επα</w:t>
            </w:r>
            <w:proofErr w:type="spellStart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φών</w:t>
            </w:r>
            <w:proofErr w:type="spellEnd"/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: SPDT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16955" w:rsidRPr="004E67E9" w:rsidTr="009F747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JD-VCC relay power supply</w:t>
            </w:r>
          </w:p>
        </w:tc>
        <w:tc>
          <w:tcPr>
            <w:tcW w:w="1080" w:type="dxa"/>
            <w:shd w:val="clear" w:color="auto" w:fill="auto"/>
          </w:tcPr>
          <w:p w:rsidR="00616955" w:rsidRDefault="00616955" w:rsidP="00616955">
            <w:pPr>
              <w:jc w:val="center"/>
            </w:pPr>
            <w:r w:rsidRPr="004276C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16955" w:rsidRPr="004E67E9" w:rsidTr="009F747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LED Status indicators to indicate the relay ON/OFF status</w:t>
            </w:r>
          </w:p>
        </w:tc>
        <w:tc>
          <w:tcPr>
            <w:tcW w:w="1080" w:type="dxa"/>
            <w:shd w:val="clear" w:color="auto" w:fill="auto"/>
          </w:tcPr>
          <w:p w:rsidR="00616955" w:rsidRDefault="00616955" w:rsidP="00616955">
            <w:pPr>
              <w:jc w:val="center"/>
            </w:pPr>
            <w:r w:rsidRPr="004276C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16955" w:rsidRPr="004E67E9" w:rsidTr="009F747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955" w:rsidRPr="00616955" w:rsidRDefault="00616955" w:rsidP="006169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16955">
              <w:rPr>
                <w:rFonts w:ascii="Tahoma" w:hAnsi="Tahoma" w:cs="Tahoma"/>
                <w:color w:val="000000"/>
                <w:sz w:val="18"/>
                <w:szCs w:val="18"/>
              </w:rPr>
              <w:t>Screw terminals (Terminal Block) provided (C, NC, NO)</w:t>
            </w:r>
          </w:p>
        </w:tc>
        <w:tc>
          <w:tcPr>
            <w:tcW w:w="1080" w:type="dxa"/>
            <w:shd w:val="clear" w:color="auto" w:fill="auto"/>
          </w:tcPr>
          <w:p w:rsidR="00616955" w:rsidRDefault="00616955" w:rsidP="00616955">
            <w:pPr>
              <w:jc w:val="center"/>
            </w:pPr>
            <w:r w:rsidRPr="004276C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1695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6955" w:rsidRPr="00616955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130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6955" w:rsidRPr="004E67E9" w:rsidRDefault="00616955" w:rsidP="0061695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616955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3417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C35035AE</Template>
  <TotalTime>0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2025-12-03T12:29:00Z</dcterms:created>
  <dcterms:modified xsi:type="dcterms:W3CDTF">2025-12-03T12:29:00Z</dcterms:modified>
</cp:coreProperties>
</file>